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9F3" w:rsidRPr="00272900" w:rsidRDefault="00FB39F3" w:rsidP="00174C7B">
      <w:pPr>
        <w:spacing w:line="360" w:lineRule="exact"/>
        <w:ind w:leftChars="-371" w:left="-779" w:firstLineChars="250" w:firstLine="803"/>
        <w:jc w:val="left"/>
        <w:rPr>
          <w:rFonts w:ascii="黑体" w:eastAsia="黑体" w:hAnsi="黑体"/>
          <w:b/>
          <w:bCs/>
          <w:sz w:val="32"/>
          <w:szCs w:val="32"/>
        </w:rPr>
      </w:pPr>
      <w:bookmarkStart w:id="0" w:name="_GoBack"/>
      <w:bookmarkEnd w:id="0"/>
      <w:r w:rsidRPr="00272900">
        <w:rPr>
          <w:rFonts w:ascii="黑体" w:eastAsia="黑体" w:hAnsi="黑体" w:hint="eastAsia"/>
          <w:b/>
          <w:bCs/>
          <w:sz w:val="32"/>
          <w:szCs w:val="32"/>
        </w:rPr>
        <w:t>附件3</w:t>
      </w:r>
    </w:p>
    <w:p w:rsidR="00FB39F3" w:rsidRDefault="00FB39F3" w:rsidP="00FB39F3">
      <w:pPr>
        <w:spacing w:line="560" w:lineRule="exact"/>
        <w:jc w:val="center"/>
        <w:rPr>
          <w:rFonts w:ascii="仿宋" w:eastAsia="仿宋" w:hAnsi="仿宋"/>
          <w:sz w:val="30"/>
          <w:szCs w:val="30"/>
        </w:rPr>
      </w:pPr>
    </w:p>
    <w:p w:rsidR="00FB39F3" w:rsidRPr="001B783A" w:rsidRDefault="00B546CF" w:rsidP="00FB39F3">
      <w:pPr>
        <w:spacing w:line="560" w:lineRule="exact"/>
        <w:jc w:val="center"/>
        <w:rPr>
          <w:rFonts w:asciiTheme="minorEastAsia" w:hAnsiTheme="minorEastAsia"/>
          <w:b/>
          <w:sz w:val="44"/>
          <w:szCs w:val="44"/>
        </w:rPr>
      </w:pPr>
      <w:r w:rsidRPr="001B783A">
        <w:rPr>
          <w:rFonts w:asciiTheme="minorEastAsia" w:hAnsiTheme="minorEastAsia" w:hint="eastAsia"/>
          <w:b/>
          <w:sz w:val="44"/>
          <w:szCs w:val="44"/>
        </w:rPr>
        <w:t>SFBT焦点解决</w:t>
      </w:r>
      <w:r w:rsidRPr="001B783A">
        <w:rPr>
          <w:rFonts w:asciiTheme="minorEastAsia" w:hAnsiTheme="minorEastAsia"/>
          <w:b/>
          <w:sz w:val="44"/>
          <w:szCs w:val="44"/>
        </w:rPr>
        <w:t>生涯</w:t>
      </w:r>
      <w:r w:rsidRPr="001B783A">
        <w:rPr>
          <w:rFonts w:asciiTheme="minorEastAsia" w:hAnsiTheme="minorEastAsia" w:hint="eastAsia"/>
          <w:b/>
          <w:sz w:val="44"/>
          <w:szCs w:val="44"/>
        </w:rPr>
        <w:t>辅导</w:t>
      </w:r>
      <w:r w:rsidRPr="001B783A">
        <w:rPr>
          <w:rFonts w:asciiTheme="minorEastAsia" w:hAnsiTheme="minorEastAsia"/>
          <w:b/>
          <w:sz w:val="44"/>
          <w:szCs w:val="44"/>
        </w:rPr>
        <w:t>工作坊</w:t>
      </w:r>
      <w:r w:rsidRPr="001B783A">
        <w:rPr>
          <w:rFonts w:asciiTheme="minorEastAsia" w:hAnsiTheme="minorEastAsia" w:hint="eastAsia"/>
          <w:b/>
          <w:sz w:val="44"/>
          <w:szCs w:val="44"/>
        </w:rPr>
        <w:t>报名表</w:t>
      </w:r>
    </w:p>
    <w:p w:rsidR="00B44F96" w:rsidRPr="00B546CF" w:rsidRDefault="00B44F96" w:rsidP="00FB39F3">
      <w:pPr>
        <w:spacing w:line="560" w:lineRule="exact"/>
        <w:jc w:val="center"/>
        <w:rPr>
          <w:rFonts w:ascii="宋体" w:hAnsi="宋体"/>
          <w:b/>
          <w:sz w:val="52"/>
          <w:szCs w:val="52"/>
        </w:rPr>
      </w:pPr>
    </w:p>
    <w:p w:rsidR="00FB39F3" w:rsidRPr="00FB39F3" w:rsidRDefault="00FB39F3" w:rsidP="00403FD6">
      <w:pPr>
        <w:spacing w:line="560" w:lineRule="exact"/>
        <w:ind w:leftChars="-270" w:left="-567" w:firstLineChars="500" w:firstLine="1500"/>
        <w:jc w:val="left"/>
        <w:rPr>
          <w:rFonts w:ascii="宋体" w:hAnsi="宋体"/>
          <w:b/>
          <w:sz w:val="44"/>
          <w:szCs w:val="44"/>
        </w:rPr>
      </w:pPr>
      <w:r>
        <w:rPr>
          <w:rFonts w:ascii="仿宋" w:eastAsia="仿宋" w:hAnsi="仿宋" w:hint="eastAsia"/>
          <w:sz w:val="30"/>
          <w:szCs w:val="30"/>
        </w:rPr>
        <w:t>学</w:t>
      </w:r>
      <w:r w:rsidRPr="00556681">
        <w:rPr>
          <w:rFonts w:ascii="仿宋" w:eastAsia="仿宋" w:hAnsi="仿宋"/>
          <w:sz w:val="30"/>
          <w:szCs w:val="30"/>
        </w:rPr>
        <w:t>校名称：</w:t>
      </w:r>
    </w:p>
    <w:tbl>
      <w:tblPr>
        <w:tblW w:w="12895" w:type="dxa"/>
        <w:jc w:val="center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6"/>
        <w:gridCol w:w="1034"/>
        <w:gridCol w:w="2977"/>
        <w:gridCol w:w="1984"/>
        <w:gridCol w:w="1418"/>
        <w:gridCol w:w="3296"/>
      </w:tblGrid>
      <w:tr w:rsidR="003B6A8B" w:rsidRPr="00556681" w:rsidTr="0062219A">
        <w:trPr>
          <w:trHeight w:val="1282"/>
          <w:jc w:val="center"/>
        </w:trPr>
        <w:tc>
          <w:tcPr>
            <w:tcW w:w="2186" w:type="dxa"/>
            <w:vAlign w:val="center"/>
          </w:tcPr>
          <w:p w:rsidR="003B6A8B" w:rsidRDefault="003B6A8B" w:rsidP="00A95DD2">
            <w:pPr>
              <w:spacing w:line="560" w:lineRule="exact"/>
              <w:ind w:left="600" w:hangingChars="200" w:hanging="600"/>
              <w:rPr>
                <w:rFonts w:ascii="仿宋" w:eastAsia="仿宋" w:hAnsi="仿宋"/>
                <w:sz w:val="30"/>
                <w:szCs w:val="30"/>
              </w:rPr>
            </w:pPr>
            <w:r w:rsidRPr="00FB39F3">
              <w:rPr>
                <w:rFonts w:ascii="仿宋" w:eastAsia="仿宋" w:hAnsi="仿宋"/>
                <w:sz w:val="30"/>
                <w:szCs w:val="30"/>
              </w:rPr>
              <w:t xml:space="preserve">                                                 </w:t>
            </w:r>
            <w:r w:rsidRPr="00556681">
              <w:rPr>
                <w:rFonts w:ascii="仿宋" w:eastAsia="仿宋" w:hAnsi="仿宋"/>
                <w:sz w:val="30"/>
                <w:szCs w:val="30"/>
              </w:rPr>
              <w:t>姓 名</w:t>
            </w:r>
          </w:p>
          <w:p w:rsidR="003B6A8B" w:rsidRPr="00556681" w:rsidRDefault="003B6A8B" w:rsidP="002F56B8">
            <w:pPr>
              <w:spacing w:line="56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034" w:type="dxa"/>
            <w:vAlign w:val="center"/>
          </w:tcPr>
          <w:p w:rsidR="003B6A8B" w:rsidRPr="00556681" w:rsidRDefault="003B6A8B" w:rsidP="002A3EF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556681">
              <w:rPr>
                <w:rFonts w:ascii="仿宋" w:eastAsia="仿宋" w:hAnsi="仿宋"/>
                <w:sz w:val="30"/>
                <w:szCs w:val="30"/>
              </w:rPr>
              <w:t>性别</w:t>
            </w:r>
          </w:p>
        </w:tc>
        <w:tc>
          <w:tcPr>
            <w:tcW w:w="2977" w:type="dxa"/>
            <w:vAlign w:val="center"/>
          </w:tcPr>
          <w:p w:rsidR="003B6A8B" w:rsidRPr="00556681" w:rsidRDefault="003B6A8B" w:rsidP="002A3EF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556681">
              <w:rPr>
                <w:rFonts w:ascii="仿宋" w:eastAsia="仿宋" w:hAnsi="仿宋"/>
                <w:sz w:val="30"/>
                <w:szCs w:val="30"/>
              </w:rPr>
              <w:t>现就职部门</w:t>
            </w:r>
          </w:p>
        </w:tc>
        <w:tc>
          <w:tcPr>
            <w:tcW w:w="1984" w:type="dxa"/>
            <w:vAlign w:val="center"/>
          </w:tcPr>
          <w:p w:rsidR="003B6A8B" w:rsidRPr="00556681" w:rsidRDefault="003B6A8B" w:rsidP="002A3EF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3B6A8B">
              <w:rPr>
                <w:rFonts w:ascii="仿宋" w:eastAsia="仿宋" w:hAnsi="仿宋" w:hint="eastAsia"/>
                <w:sz w:val="30"/>
                <w:szCs w:val="30"/>
              </w:rPr>
              <w:t>职务/岗位</w:t>
            </w:r>
          </w:p>
        </w:tc>
        <w:tc>
          <w:tcPr>
            <w:tcW w:w="1418" w:type="dxa"/>
            <w:vAlign w:val="center"/>
          </w:tcPr>
          <w:p w:rsidR="003B6A8B" w:rsidRPr="003B6A8B" w:rsidRDefault="003B6A8B" w:rsidP="003B6A8B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3B6A8B">
              <w:rPr>
                <w:rFonts w:ascii="仿宋" w:eastAsia="仿宋" w:hAnsi="仿宋" w:hint="eastAsia"/>
                <w:sz w:val="30"/>
                <w:szCs w:val="30"/>
              </w:rPr>
              <w:t>辅导员</w:t>
            </w:r>
          </w:p>
          <w:p w:rsidR="003B6A8B" w:rsidRPr="00556681" w:rsidRDefault="003B6A8B" w:rsidP="003B6A8B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3B6A8B">
              <w:rPr>
                <w:rFonts w:ascii="仿宋" w:eastAsia="仿宋" w:hAnsi="仿宋" w:hint="eastAsia"/>
                <w:sz w:val="30"/>
                <w:szCs w:val="30"/>
              </w:rPr>
              <w:t>是/否</w:t>
            </w:r>
          </w:p>
        </w:tc>
        <w:tc>
          <w:tcPr>
            <w:tcW w:w="3296" w:type="dxa"/>
            <w:vAlign w:val="center"/>
          </w:tcPr>
          <w:p w:rsidR="003B6A8B" w:rsidRPr="00556681" w:rsidRDefault="003B6A8B" w:rsidP="002A3EF4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移动电话</w:t>
            </w:r>
          </w:p>
        </w:tc>
      </w:tr>
      <w:tr w:rsidR="003B6A8B" w:rsidRPr="00556681" w:rsidTr="0062219A">
        <w:trPr>
          <w:trHeight w:val="1279"/>
          <w:jc w:val="center"/>
        </w:trPr>
        <w:tc>
          <w:tcPr>
            <w:tcW w:w="2186" w:type="dxa"/>
          </w:tcPr>
          <w:p w:rsidR="003B6A8B" w:rsidRPr="00556681" w:rsidRDefault="003B6A8B" w:rsidP="002A3EF4">
            <w:pPr>
              <w:spacing w:line="7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034" w:type="dxa"/>
          </w:tcPr>
          <w:p w:rsidR="003B6A8B" w:rsidRPr="00556681" w:rsidRDefault="003B6A8B" w:rsidP="002A3EF4">
            <w:pPr>
              <w:spacing w:line="7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977" w:type="dxa"/>
          </w:tcPr>
          <w:p w:rsidR="003B6A8B" w:rsidRPr="00556681" w:rsidRDefault="003B6A8B" w:rsidP="002A3EF4">
            <w:pPr>
              <w:spacing w:line="7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984" w:type="dxa"/>
          </w:tcPr>
          <w:p w:rsidR="003B6A8B" w:rsidRPr="00556681" w:rsidRDefault="003B6A8B" w:rsidP="002A3EF4">
            <w:pPr>
              <w:spacing w:line="7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418" w:type="dxa"/>
          </w:tcPr>
          <w:p w:rsidR="003B6A8B" w:rsidRPr="00556681" w:rsidRDefault="003B6A8B" w:rsidP="002A3EF4">
            <w:pPr>
              <w:spacing w:line="7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3296" w:type="dxa"/>
          </w:tcPr>
          <w:p w:rsidR="003B6A8B" w:rsidRPr="00556681" w:rsidRDefault="003B6A8B" w:rsidP="002A3EF4">
            <w:pPr>
              <w:spacing w:line="7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3B6A8B" w:rsidRPr="00556681" w:rsidTr="0062219A">
        <w:trPr>
          <w:trHeight w:val="1115"/>
          <w:jc w:val="center"/>
        </w:trPr>
        <w:tc>
          <w:tcPr>
            <w:tcW w:w="2186" w:type="dxa"/>
          </w:tcPr>
          <w:p w:rsidR="003B6A8B" w:rsidRPr="00556681" w:rsidRDefault="003B6A8B" w:rsidP="002A3EF4">
            <w:pPr>
              <w:spacing w:line="7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034" w:type="dxa"/>
          </w:tcPr>
          <w:p w:rsidR="003B6A8B" w:rsidRPr="00556681" w:rsidRDefault="003B6A8B" w:rsidP="002A3EF4">
            <w:pPr>
              <w:spacing w:line="7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977" w:type="dxa"/>
          </w:tcPr>
          <w:p w:rsidR="003B6A8B" w:rsidRPr="00556681" w:rsidRDefault="003B6A8B" w:rsidP="002A3EF4">
            <w:pPr>
              <w:spacing w:line="7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984" w:type="dxa"/>
          </w:tcPr>
          <w:p w:rsidR="003B6A8B" w:rsidRPr="00556681" w:rsidRDefault="003B6A8B" w:rsidP="002A3EF4">
            <w:pPr>
              <w:spacing w:line="7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418" w:type="dxa"/>
          </w:tcPr>
          <w:p w:rsidR="003B6A8B" w:rsidRPr="00556681" w:rsidRDefault="003B6A8B" w:rsidP="002A3EF4">
            <w:pPr>
              <w:spacing w:line="7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3296" w:type="dxa"/>
          </w:tcPr>
          <w:p w:rsidR="003B6A8B" w:rsidRPr="00556681" w:rsidRDefault="003B6A8B" w:rsidP="002A3EF4">
            <w:pPr>
              <w:spacing w:line="7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3B6A8B" w:rsidRPr="00556681" w:rsidTr="0062219A">
        <w:trPr>
          <w:trHeight w:val="1115"/>
          <w:jc w:val="center"/>
        </w:trPr>
        <w:tc>
          <w:tcPr>
            <w:tcW w:w="2186" w:type="dxa"/>
          </w:tcPr>
          <w:p w:rsidR="003B6A8B" w:rsidRPr="00556681" w:rsidRDefault="003B6A8B" w:rsidP="002A3EF4">
            <w:pPr>
              <w:spacing w:line="7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034" w:type="dxa"/>
          </w:tcPr>
          <w:p w:rsidR="003B6A8B" w:rsidRPr="00556681" w:rsidRDefault="003B6A8B" w:rsidP="002A3EF4">
            <w:pPr>
              <w:spacing w:line="7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977" w:type="dxa"/>
          </w:tcPr>
          <w:p w:rsidR="003B6A8B" w:rsidRPr="00556681" w:rsidRDefault="003B6A8B" w:rsidP="002A3EF4">
            <w:pPr>
              <w:spacing w:line="7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984" w:type="dxa"/>
          </w:tcPr>
          <w:p w:rsidR="003B6A8B" w:rsidRPr="00556681" w:rsidRDefault="003B6A8B" w:rsidP="002A3EF4">
            <w:pPr>
              <w:spacing w:line="7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418" w:type="dxa"/>
          </w:tcPr>
          <w:p w:rsidR="003B6A8B" w:rsidRPr="00556681" w:rsidRDefault="003B6A8B" w:rsidP="002A3EF4">
            <w:pPr>
              <w:spacing w:line="7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3296" w:type="dxa"/>
          </w:tcPr>
          <w:p w:rsidR="003B6A8B" w:rsidRPr="00556681" w:rsidRDefault="003B6A8B" w:rsidP="002A3EF4">
            <w:pPr>
              <w:spacing w:line="7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</w:tr>
    </w:tbl>
    <w:p w:rsidR="00FB39F3" w:rsidRPr="0044231D" w:rsidRDefault="00FB39F3" w:rsidP="0008686B">
      <w:pPr>
        <w:spacing w:line="560" w:lineRule="exact"/>
        <w:rPr>
          <w:rFonts w:ascii="仿宋" w:eastAsia="仿宋" w:hAnsi="仿宋"/>
          <w:sz w:val="32"/>
          <w:szCs w:val="32"/>
        </w:rPr>
      </w:pPr>
    </w:p>
    <w:sectPr w:rsidR="00FB39F3" w:rsidRPr="0044231D" w:rsidSect="003B6A8B">
      <w:footerReference w:type="even" r:id="rId9"/>
      <w:footerReference w:type="default" r:id="rId10"/>
      <w:pgSz w:w="16838" w:h="11906" w:orient="landscape" w:code="9"/>
      <w:pgMar w:top="1440" w:right="1080" w:bottom="1440" w:left="1080" w:header="851" w:footer="1474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484" w:rsidRDefault="00235484" w:rsidP="00FB39F3">
      <w:r>
        <w:separator/>
      </w:r>
    </w:p>
  </w:endnote>
  <w:endnote w:type="continuationSeparator" w:id="0">
    <w:p w:rsidR="00235484" w:rsidRDefault="00235484" w:rsidP="00FB3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861" w:rsidRDefault="00215E0B" w:rsidP="00EC4E56">
    <w:pPr>
      <w:framePr w:wrap="around" w:vAnchor="text" w:hAnchor="margin" w:xAlign="right" w:y="1"/>
    </w:pPr>
    <w:r>
      <w:fldChar w:fldCharType="begin"/>
    </w:r>
    <w:r w:rsidR="00264D8A">
      <w:instrText xml:space="preserve">PAGE  </w:instrText>
    </w:r>
    <w:r>
      <w:fldChar w:fldCharType="end"/>
    </w:r>
  </w:p>
  <w:p w:rsidR="000D6861" w:rsidRDefault="00235484">
    <w:pPr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8699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FB39F3" w:rsidRPr="00FB39F3" w:rsidRDefault="00215E0B">
        <w:pPr>
          <w:pStyle w:val="a6"/>
          <w:jc w:val="right"/>
          <w:rPr>
            <w:rFonts w:ascii="宋体" w:eastAsia="宋体" w:hAnsi="宋体"/>
            <w:sz w:val="28"/>
            <w:szCs w:val="28"/>
          </w:rPr>
        </w:pPr>
        <w:r w:rsidRPr="00FB39F3">
          <w:rPr>
            <w:rFonts w:ascii="宋体" w:eastAsia="宋体" w:hAnsi="宋体"/>
            <w:sz w:val="28"/>
            <w:szCs w:val="28"/>
          </w:rPr>
          <w:fldChar w:fldCharType="begin"/>
        </w:r>
        <w:r w:rsidR="00FB39F3" w:rsidRPr="00FB39F3">
          <w:rPr>
            <w:rFonts w:ascii="宋体" w:eastAsia="宋体" w:hAnsi="宋体"/>
            <w:sz w:val="28"/>
            <w:szCs w:val="28"/>
          </w:rPr>
          <w:instrText xml:space="preserve"> PAGE   \* MERGEFORMAT </w:instrText>
        </w:r>
        <w:r w:rsidRPr="00FB39F3">
          <w:rPr>
            <w:rFonts w:ascii="宋体" w:eastAsia="宋体" w:hAnsi="宋体"/>
            <w:sz w:val="28"/>
            <w:szCs w:val="28"/>
          </w:rPr>
          <w:fldChar w:fldCharType="separate"/>
        </w:r>
        <w:r w:rsidR="008C7EF3" w:rsidRPr="008C7EF3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8C7EF3">
          <w:rPr>
            <w:rFonts w:ascii="宋体" w:eastAsia="宋体" w:hAnsi="宋体"/>
            <w:noProof/>
            <w:sz w:val="28"/>
            <w:szCs w:val="28"/>
          </w:rPr>
          <w:t xml:space="preserve"> 1 -</w:t>
        </w:r>
        <w:r w:rsidRPr="00FB39F3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484" w:rsidRDefault="00235484" w:rsidP="00FB39F3">
      <w:r>
        <w:separator/>
      </w:r>
    </w:p>
  </w:footnote>
  <w:footnote w:type="continuationSeparator" w:id="0">
    <w:p w:rsidR="00235484" w:rsidRDefault="00235484" w:rsidP="00FB3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305"/>
    <w:multiLevelType w:val="hybridMultilevel"/>
    <w:tmpl w:val="C71E59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8265124"/>
    <w:multiLevelType w:val="hybridMultilevel"/>
    <w:tmpl w:val="24AAE520"/>
    <w:lvl w:ilvl="0" w:tplc="F5EE51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7EEE"/>
    <w:rsid w:val="000068E5"/>
    <w:rsid w:val="0001178E"/>
    <w:rsid w:val="00011B50"/>
    <w:rsid w:val="0001225D"/>
    <w:rsid w:val="00027DEA"/>
    <w:rsid w:val="00035E26"/>
    <w:rsid w:val="0004365D"/>
    <w:rsid w:val="00043F29"/>
    <w:rsid w:val="000443C2"/>
    <w:rsid w:val="00053909"/>
    <w:rsid w:val="00057F95"/>
    <w:rsid w:val="00070C4E"/>
    <w:rsid w:val="00080384"/>
    <w:rsid w:val="0008686B"/>
    <w:rsid w:val="000A17F8"/>
    <w:rsid w:val="000B375D"/>
    <w:rsid w:val="000B4BA2"/>
    <w:rsid w:val="000B61DA"/>
    <w:rsid w:val="000C6807"/>
    <w:rsid w:val="000F05D5"/>
    <w:rsid w:val="001027F8"/>
    <w:rsid w:val="00104821"/>
    <w:rsid w:val="001137A6"/>
    <w:rsid w:val="00124BE7"/>
    <w:rsid w:val="0013274B"/>
    <w:rsid w:val="00136416"/>
    <w:rsid w:val="0014119D"/>
    <w:rsid w:val="00142792"/>
    <w:rsid w:val="00161656"/>
    <w:rsid w:val="0016645F"/>
    <w:rsid w:val="00166CB0"/>
    <w:rsid w:val="00172A76"/>
    <w:rsid w:val="00174C7B"/>
    <w:rsid w:val="00195677"/>
    <w:rsid w:val="001B783A"/>
    <w:rsid w:val="001C4C71"/>
    <w:rsid w:val="00211B84"/>
    <w:rsid w:val="00215E0B"/>
    <w:rsid w:val="002236FC"/>
    <w:rsid w:val="00235484"/>
    <w:rsid w:val="00264D8A"/>
    <w:rsid w:val="00264E7B"/>
    <w:rsid w:val="0027642D"/>
    <w:rsid w:val="00293D04"/>
    <w:rsid w:val="002A064D"/>
    <w:rsid w:val="002A5D3F"/>
    <w:rsid w:val="002C159E"/>
    <w:rsid w:val="002C2F7E"/>
    <w:rsid w:val="002D4DCB"/>
    <w:rsid w:val="002E3107"/>
    <w:rsid w:val="002F56B8"/>
    <w:rsid w:val="003272FD"/>
    <w:rsid w:val="00341411"/>
    <w:rsid w:val="00342F74"/>
    <w:rsid w:val="0034551D"/>
    <w:rsid w:val="003501CA"/>
    <w:rsid w:val="003552E6"/>
    <w:rsid w:val="00362E5F"/>
    <w:rsid w:val="003668A9"/>
    <w:rsid w:val="00370473"/>
    <w:rsid w:val="00380D6C"/>
    <w:rsid w:val="00384A78"/>
    <w:rsid w:val="003A0A8D"/>
    <w:rsid w:val="003A6A17"/>
    <w:rsid w:val="003B6A8B"/>
    <w:rsid w:val="003C404E"/>
    <w:rsid w:val="003C6AFD"/>
    <w:rsid w:val="003F2C07"/>
    <w:rsid w:val="003F4087"/>
    <w:rsid w:val="003F6015"/>
    <w:rsid w:val="003F7267"/>
    <w:rsid w:val="00403FD6"/>
    <w:rsid w:val="00421F90"/>
    <w:rsid w:val="00426C96"/>
    <w:rsid w:val="0044231D"/>
    <w:rsid w:val="00446C9B"/>
    <w:rsid w:val="00461831"/>
    <w:rsid w:val="004638D0"/>
    <w:rsid w:val="00477497"/>
    <w:rsid w:val="004832C5"/>
    <w:rsid w:val="00491A09"/>
    <w:rsid w:val="004A3471"/>
    <w:rsid w:val="004A3EE3"/>
    <w:rsid w:val="004D0B43"/>
    <w:rsid w:val="004D75D9"/>
    <w:rsid w:val="0050216F"/>
    <w:rsid w:val="00502AEE"/>
    <w:rsid w:val="005045F2"/>
    <w:rsid w:val="00505896"/>
    <w:rsid w:val="00514573"/>
    <w:rsid w:val="00520811"/>
    <w:rsid w:val="005213E6"/>
    <w:rsid w:val="0052568A"/>
    <w:rsid w:val="00530D15"/>
    <w:rsid w:val="005331BD"/>
    <w:rsid w:val="00544E81"/>
    <w:rsid w:val="005454E7"/>
    <w:rsid w:val="00545EE0"/>
    <w:rsid w:val="00552DF4"/>
    <w:rsid w:val="005623C2"/>
    <w:rsid w:val="00581231"/>
    <w:rsid w:val="00583532"/>
    <w:rsid w:val="00590929"/>
    <w:rsid w:val="00597EEE"/>
    <w:rsid w:val="005A0DA9"/>
    <w:rsid w:val="005E2F95"/>
    <w:rsid w:val="005E7A5D"/>
    <w:rsid w:val="005F1B2C"/>
    <w:rsid w:val="0060270D"/>
    <w:rsid w:val="0062219A"/>
    <w:rsid w:val="00625A23"/>
    <w:rsid w:val="006362E1"/>
    <w:rsid w:val="00673B16"/>
    <w:rsid w:val="00682738"/>
    <w:rsid w:val="006A119B"/>
    <w:rsid w:val="006C06BD"/>
    <w:rsid w:val="006C147A"/>
    <w:rsid w:val="006D0A55"/>
    <w:rsid w:val="006D31AD"/>
    <w:rsid w:val="00701FE1"/>
    <w:rsid w:val="00703789"/>
    <w:rsid w:val="007046AD"/>
    <w:rsid w:val="007162E9"/>
    <w:rsid w:val="00716555"/>
    <w:rsid w:val="007332DE"/>
    <w:rsid w:val="0073710C"/>
    <w:rsid w:val="00743083"/>
    <w:rsid w:val="00746BDE"/>
    <w:rsid w:val="00772A39"/>
    <w:rsid w:val="00776BCA"/>
    <w:rsid w:val="007B604A"/>
    <w:rsid w:val="007B7879"/>
    <w:rsid w:val="007C0764"/>
    <w:rsid w:val="007C0F32"/>
    <w:rsid w:val="007D22B1"/>
    <w:rsid w:val="007D58CF"/>
    <w:rsid w:val="007E0195"/>
    <w:rsid w:val="007F1D40"/>
    <w:rsid w:val="007F5807"/>
    <w:rsid w:val="008111D9"/>
    <w:rsid w:val="00814FA7"/>
    <w:rsid w:val="0083568F"/>
    <w:rsid w:val="0084644B"/>
    <w:rsid w:val="00846AAE"/>
    <w:rsid w:val="0085483C"/>
    <w:rsid w:val="00856522"/>
    <w:rsid w:val="0086033F"/>
    <w:rsid w:val="00860DA7"/>
    <w:rsid w:val="00864032"/>
    <w:rsid w:val="008646F8"/>
    <w:rsid w:val="00885B0F"/>
    <w:rsid w:val="00893749"/>
    <w:rsid w:val="008B3FC8"/>
    <w:rsid w:val="008B4A8B"/>
    <w:rsid w:val="008C0FDA"/>
    <w:rsid w:val="008C38F2"/>
    <w:rsid w:val="008C7EF3"/>
    <w:rsid w:val="008F5FE5"/>
    <w:rsid w:val="009409A5"/>
    <w:rsid w:val="009549C1"/>
    <w:rsid w:val="00955C2A"/>
    <w:rsid w:val="00970736"/>
    <w:rsid w:val="0097330F"/>
    <w:rsid w:val="009911D2"/>
    <w:rsid w:val="009A39E4"/>
    <w:rsid w:val="009F7B04"/>
    <w:rsid w:val="00A125A7"/>
    <w:rsid w:val="00A15F35"/>
    <w:rsid w:val="00A201AD"/>
    <w:rsid w:val="00A20D4D"/>
    <w:rsid w:val="00A418EC"/>
    <w:rsid w:val="00A53E15"/>
    <w:rsid w:val="00A54C83"/>
    <w:rsid w:val="00A618A7"/>
    <w:rsid w:val="00A830EC"/>
    <w:rsid w:val="00A84A50"/>
    <w:rsid w:val="00A900AA"/>
    <w:rsid w:val="00A95DD2"/>
    <w:rsid w:val="00AA1CFF"/>
    <w:rsid w:val="00AB0CBA"/>
    <w:rsid w:val="00AC4DAE"/>
    <w:rsid w:val="00AC5BE3"/>
    <w:rsid w:val="00AD60EE"/>
    <w:rsid w:val="00AE3837"/>
    <w:rsid w:val="00AF4930"/>
    <w:rsid w:val="00B040F8"/>
    <w:rsid w:val="00B06F90"/>
    <w:rsid w:val="00B14593"/>
    <w:rsid w:val="00B26C3C"/>
    <w:rsid w:val="00B334DC"/>
    <w:rsid w:val="00B354B5"/>
    <w:rsid w:val="00B432B7"/>
    <w:rsid w:val="00B44F96"/>
    <w:rsid w:val="00B546CF"/>
    <w:rsid w:val="00B627DA"/>
    <w:rsid w:val="00B64716"/>
    <w:rsid w:val="00BA0B0F"/>
    <w:rsid w:val="00BA561C"/>
    <w:rsid w:val="00BB5E45"/>
    <w:rsid w:val="00BE3E5B"/>
    <w:rsid w:val="00BF1337"/>
    <w:rsid w:val="00BF141D"/>
    <w:rsid w:val="00C37D1F"/>
    <w:rsid w:val="00C44522"/>
    <w:rsid w:val="00C66BD0"/>
    <w:rsid w:val="00C75EDE"/>
    <w:rsid w:val="00CA6430"/>
    <w:rsid w:val="00CB0478"/>
    <w:rsid w:val="00CB324A"/>
    <w:rsid w:val="00CC40C4"/>
    <w:rsid w:val="00CC69D4"/>
    <w:rsid w:val="00CD3319"/>
    <w:rsid w:val="00CD47BF"/>
    <w:rsid w:val="00CD511D"/>
    <w:rsid w:val="00D0397F"/>
    <w:rsid w:val="00D21A38"/>
    <w:rsid w:val="00D22DE4"/>
    <w:rsid w:val="00D30E11"/>
    <w:rsid w:val="00D44F0C"/>
    <w:rsid w:val="00D52921"/>
    <w:rsid w:val="00D851BE"/>
    <w:rsid w:val="00D976BE"/>
    <w:rsid w:val="00DB3DCE"/>
    <w:rsid w:val="00DB4A3E"/>
    <w:rsid w:val="00DC09FF"/>
    <w:rsid w:val="00DC3C9C"/>
    <w:rsid w:val="00DC5468"/>
    <w:rsid w:val="00DD2699"/>
    <w:rsid w:val="00DD6A45"/>
    <w:rsid w:val="00DD6EC9"/>
    <w:rsid w:val="00E05A6D"/>
    <w:rsid w:val="00E07C19"/>
    <w:rsid w:val="00E11961"/>
    <w:rsid w:val="00E22F05"/>
    <w:rsid w:val="00E53D16"/>
    <w:rsid w:val="00E706FA"/>
    <w:rsid w:val="00E755B0"/>
    <w:rsid w:val="00E83F2D"/>
    <w:rsid w:val="00E92BA8"/>
    <w:rsid w:val="00E93EAB"/>
    <w:rsid w:val="00EA46AF"/>
    <w:rsid w:val="00F07BBD"/>
    <w:rsid w:val="00F204E5"/>
    <w:rsid w:val="00F21C7F"/>
    <w:rsid w:val="00F2614F"/>
    <w:rsid w:val="00F32CA5"/>
    <w:rsid w:val="00F32D59"/>
    <w:rsid w:val="00F47704"/>
    <w:rsid w:val="00F8292D"/>
    <w:rsid w:val="00F95354"/>
    <w:rsid w:val="00F9538F"/>
    <w:rsid w:val="00FA5C5A"/>
    <w:rsid w:val="00FB39F3"/>
    <w:rsid w:val="00FB744C"/>
    <w:rsid w:val="00FD1B01"/>
    <w:rsid w:val="00FD45F9"/>
    <w:rsid w:val="00FE430D"/>
    <w:rsid w:val="00FE49E7"/>
    <w:rsid w:val="00FF2A2F"/>
    <w:rsid w:val="00FF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6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B324A"/>
    <w:rPr>
      <w:color w:val="0000FF"/>
      <w:u w:val="single"/>
    </w:rPr>
  </w:style>
  <w:style w:type="paragraph" w:styleId="a4">
    <w:name w:val="Date"/>
    <w:basedOn w:val="a"/>
    <w:next w:val="a"/>
    <w:link w:val="Char"/>
    <w:uiPriority w:val="99"/>
    <w:semiHidden/>
    <w:unhideWhenUsed/>
    <w:rsid w:val="00FB39F3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FB39F3"/>
  </w:style>
  <w:style w:type="paragraph" w:styleId="a5">
    <w:name w:val="header"/>
    <w:basedOn w:val="a"/>
    <w:link w:val="Char0"/>
    <w:uiPriority w:val="99"/>
    <w:unhideWhenUsed/>
    <w:rsid w:val="00FB39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B39F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B39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B39F3"/>
    <w:rPr>
      <w:sz w:val="18"/>
      <w:szCs w:val="18"/>
    </w:rPr>
  </w:style>
  <w:style w:type="paragraph" w:styleId="a7">
    <w:name w:val="List Paragraph"/>
    <w:basedOn w:val="a"/>
    <w:uiPriority w:val="34"/>
    <w:qFormat/>
    <w:rsid w:val="00426C96"/>
    <w:pPr>
      <w:spacing w:beforeLines="50" w:afterLines="50" w:line="300" w:lineRule="auto"/>
      <w:ind w:firstLineChars="200" w:firstLine="420"/>
    </w:pPr>
    <w:rPr>
      <w:rFonts w:ascii="Arial" w:eastAsia="宋体" w:hAnsi="Arial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&#38144;&#21806;&#26426;&#20250;\&#25104;&#21333;&#26041;&#26696;\&#21513;&#26519;&#30465;&#21381;\&#23435;&#23011;\17&#24180;4&#26376;&#21513;&#26519;&#30465;&#21381;%20&#28966;&#28857;&#35299;&#20915;&#24037;&#20316;&#22346;&#22823;&#32434;&#19982;&#21512;&#21516;\&#25991;&#20214;&#27169;&#26495;&#65288;&#21513;&#27605;&#25351;&#23383;69&#21495;&#65289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3D4DD41-AF10-4898-A1EF-131CE95AC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文件模板（吉毕指字69号）</Template>
  <TotalTime>100</TotalTime>
  <Pages>1</Pages>
  <Words>20</Words>
  <Characters>116</Characters>
  <Application>Microsoft Office Word</Application>
  <DocSecurity>0</DocSecurity>
  <Lines>1</Lines>
  <Paragraphs>1</Paragraphs>
  <ScaleCrop>false</ScaleCrop>
  <Company>微软公司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107</cp:revision>
  <cp:lastPrinted>2017-03-10T05:39:00Z</cp:lastPrinted>
  <dcterms:created xsi:type="dcterms:W3CDTF">2017-02-28T03:03:00Z</dcterms:created>
  <dcterms:modified xsi:type="dcterms:W3CDTF">2017-10-11T02:25:00Z</dcterms:modified>
</cp:coreProperties>
</file>